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227"/>
        <w:gridCol w:w="3059"/>
      </w:tblGrid>
      <w:tr w:rsidR="00E74215">
        <w:tc>
          <w:tcPr>
            <w:tcW w:w="6227" w:type="dxa"/>
            <w:tcBorders>
              <w:top w:val="nil"/>
              <w:left w:val="nil"/>
              <w:right w:val="nil"/>
            </w:tcBorders>
          </w:tcPr>
          <w:p w:rsidR="00E74215" w:rsidRDefault="00E74215">
            <w:pPr>
              <w:jc w:val="both"/>
              <w:rPr>
                <w:b/>
              </w:rPr>
            </w:pPr>
            <w:r>
              <w:rPr>
                <w:b/>
              </w:rPr>
              <w:t>Polgármesteri Hivatal</w:t>
            </w:r>
          </w:p>
          <w:p w:rsidR="00E74215" w:rsidRDefault="00E74215">
            <w:pPr>
              <w:jc w:val="both"/>
              <w:rPr>
                <w:b/>
              </w:rPr>
            </w:pPr>
            <w:r>
              <w:rPr>
                <w:b/>
              </w:rPr>
              <w:t>Gazdasági Iroda - Városfejlesztési Csoport</w:t>
            </w:r>
          </w:p>
          <w:p w:rsidR="00E74215" w:rsidRDefault="00E74215">
            <w:pPr>
              <w:jc w:val="both"/>
            </w:pPr>
            <w:r>
              <w:t>4200 Hajdúszoboszló, Hősök tere 1.</w:t>
            </w:r>
          </w:p>
          <w:p w:rsidR="00E74215" w:rsidRDefault="00E74215">
            <w:pPr>
              <w:jc w:val="both"/>
              <w:rPr>
                <w:b/>
              </w:rPr>
            </w:pPr>
            <w:r>
              <w:t>Telefon: 52/557-322,   Fax: 52/557-322</w:t>
            </w:r>
          </w:p>
        </w:tc>
        <w:tc>
          <w:tcPr>
            <w:tcW w:w="3059" w:type="dxa"/>
            <w:tcBorders>
              <w:top w:val="nil"/>
              <w:left w:val="nil"/>
              <w:right w:val="nil"/>
            </w:tcBorders>
          </w:tcPr>
          <w:p w:rsidR="00E74215" w:rsidRDefault="00E74215">
            <w:pPr>
              <w:jc w:val="center"/>
              <w:rPr>
                <w:sz w:val="16"/>
              </w:rPr>
            </w:pPr>
          </w:p>
          <w:p w:rsidR="00E74215" w:rsidRDefault="00E74215">
            <w:pPr>
              <w:jc w:val="center"/>
              <w:rPr>
                <w:sz w:val="16"/>
              </w:rPr>
            </w:pPr>
          </w:p>
          <w:p w:rsidR="00E74215" w:rsidRDefault="00E74215">
            <w:pPr>
              <w:jc w:val="center"/>
              <w:rPr>
                <w:sz w:val="16"/>
              </w:rPr>
            </w:pPr>
          </w:p>
          <w:p w:rsidR="00E74215" w:rsidRPr="002B721B" w:rsidRDefault="00E74215">
            <w:pPr>
              <w:jc w:val="center"/>
              <w:rPr>
                <w:b/>
                <w:sz w:val="40"/>
                <w:szCs w:val="40"/>
              </w:rPr>
            </w:pPr>
            <w:r w:rsidRPr="002B721B">
              <w:rPr>
                <w:b/>
                <w:sz w:val="40"/>
                <w:szCs w:val="40"/>
              </w:rPr>
              <w:t>7.</w:t>
            </w:r>
          </w:p>
          <w:p w:rsidR="00E74215" w:rsidRDefault="00E74215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…………………………………….....</w:t>
            </w:r>
          </w:p>
          <w:p w:rsidR="00E74215" w:rsidRDefault="00E74215">
            <w:pPr>
              <w:jc w:val="center"/>
              <w:rPr>
                <w:sz w:val="16"/>
              </w:rPr>
            </w:pPr>
            <w:r>
              <w:rPr>
                <w:sz w:val="16"/>
              </w:rPr>
              <w:t>kódszám</w:t>
            </w:r>
          </w:p>
        </w:tc>
      </w:tr>
    </w:tbl>
    <w:p w:rsidR="00E74215" w:rsidRDefault="00E74215" w:rsidP="0063017D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84"/>
        <w:gridCol w:w="1462"/>
        <w:gridCol w:w="4140"/>
      </w:tblGrid>
      <w:tr w:rsidR="00E74215">
        <w:trPr>
          <w:cantSplit/>
        </w:trPr>
        <w:tc>
          <w:tcPr>
            <w:tcW w:w="3684" w:type="dxa"/>
            <w:vMerge w:val="restart"/>
          </w:tcPr>
          <w:p w:rsidR="00E74215" w:rsidRDefault="00E74215">
            <w:pPr>
              <w:spacing w:before="120"/>
              <w:rPr>
                <w:color w:val="0000FF"/>
              </w:rPr>
            </w:pPr>
            <w:r>
              <w:rPr>
                <w:color w:val="0000FF"/>
                <w:sz w:val="22"/>
              </w:rPr>
              <w:t xml:space="preserve">Ügyiratszám: </w:t>
            </w:r>
            <w:r>
              <w:rPr>
                <w:color w:val="0000FF"/>
              </w:rPr>
              <w:t>11754-1/2013.</w:t>
            </w:r>
          </w:p>
          <w:p w:rsidR="00E74215" w:rsidRPr="004C6C22" w:rsidRDefault="00E74215">
            <w:pPr>
              <w:spacing w:before="120"/>
              <w:rPr>
                <w:color w:val="0000FF"/>
                <w:sz w:val="22"/>
                <w:szCs w:val="22"/>
              </w:rPr>
            </w:pPr>
          </w:p>
          <w:p w:rsidR="00E74215" w:rsidRDefault="00E74215" w:rsidP="00E0289D">
            <w:pPr>
              <w:rPr>
                <w:color w:val="0000FF"/>
              </w:rPr>
            </w:pPr>
            <w:r>
              <w:rPr>
                <w:color w:val="0000FF"/>
              </w:rPr>
              <w:t>A 2013. május 9-i képviselő-testületi ülés jegyzőkönyvének melléklete</w:t>
            </w:r>
          </w:p>
          <w:p w:rsidR="00E74215" w:rsidRDefault="00E74215" w:rsidP="00E0289D">
            <w:pPr>
              <w:spacing w:before="120"/>
              <w:rPr>
                <w:color w:val="0000FF"/>
                <w:sz w:val="22"/>
              </w:rPr>
            </w:pPr>
          </w:p>
        </w:tc>
        <w:tc>
          <w:tcPr>
            <w:tcW w:w="1462" w:type="dxa"/>
          </w:tcPr>
          <w:p w:rsidR="00E74215" w:rsidRDefault="00E74215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Ügyintéző:</w:t>
            </w:r>
          </w:p>
        </w:tc>
        <w:tc>
          <w:tcPr>
            <w:tcW w:w="4140" w:type="dxa"/>
          </w:tcPr>
          <w:p w:rsidR="00E74215" w:rsidRDefault="00E74215" w:rsidP="00E93E04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Szabó László közszolgáltatás-szervező</w:t>
            </w:r>
          </w:p>
        </w:tc>
      </w:tr>
      <w:tr w:rsidR="00E74215">
        <w:trPr>
          <w:cantSplit/>
        </w:trPr>
        <w:tc>
          <w:tcPr>
            <w:tcW w:w="3684" w:type="dxa"/>
            <w:vMerge/>
            <w:vAlign w:val="center"/>
          </w:tcPr>
          <w:p w:rsidR="00E74215" w:rsidRDefault="00E74215">
            <w:pPr>
              <w:rPr>
                <w:color w:val="0000FF"/>
                <w:sz w:val="22"/>
              </w:rPr>
            </w:pPr>
          </w:p>
        </w:tc>
        <w:tc>
          <w:tcPr>
            <w:tcW w:w="1462" w:type="dxa"/>
          </w:tcPr>
          <w:p w:rsidR="00E74215" w:rsidRDefault="00E74215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Ellenőrizte:</w:t>
            </w:r>
          </w:p>
        </w:tc>
        <w:tc>
          <w:tcPr>
            <w:tcW w:w="4140" w:type="dxa"/>
          </w:tcPr>
          <w:p w:rsidR="00E74215" w:rsidRDefault="00E74215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……………(jegyző, aljegyző kézjegye)</w:t>
            </w:r>
          </w:p>
        </w:tc>
      </w:tr>
      <w:tr w:rsidR="00E74215">
        <w:trPr>
          <w:cantSplit/>
        </w:trPr>
        <w:tc>
          <w:tcPr>
            <w:tcW w:w="3684" w:type="dxa"/>
            <w:vMerge/>
            <w:vAlign w:val="center"/>
          </w:tcPr>
          <w:p w:rsidR="00E74215" w:rsidRDefault="00E74215">
            <w:pPr>
              <w:rPr>
                <w:color w:val="0000FF"/>
                <w:sz w:val="22"/>
              </w:rPr>
            </w:pPr>
          </w:p>
        </w:tc>
        <w:tc>
          <w:tcPr>
            <w:tcW w:w="1462" w:type="dxa"/>
          </w:tcPr>
          <w:p w:rsidR="00E74215" w:rsidRDefault="00E74215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 xml:space="preserve">Megtárgyalja: </w:t>
            </w:r>
          </w:p>
          <w:p w:rsidR="00E74215" w:rsidRDefault="00E74215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(bizottságok megnevezése)</w:t>
            </w:r>
          </w:p>
        </w:tc>
        <w:tc>
          <w:tcPr>
            <w:tcW w:w="4140" w:type="dxa"/>
          </w:tcPr>
          <w:p w:rsidR="00E74215" w:rsidRDefault="00E74215">
            <w:pPr>
              <w:spacing w:before="120"/>
              <w:jc w:val="center"/>
              <w:rPr>
                <w:color w:val="0000FF"/>
                <w:sz w:val="22"/>
              </w:rPr>
            </w:pPr>
          </w:p>
        </w:tc>
      </w:tr>
    </w:tbl>
    <w:p w:rsidR="00E74215" w:rsidRDefault="00E74215" w:rsidP="0063017D"/>
    <w:p w:rsidR="00E74215" w:rsidRPr="00695129" w:rsidRDefault="00E74215" w:rsidP="00B62465">
      <w:pPr>
        <w:pStyle w:val="Heading2"/>
        <w:jc w:val="center"/>
        <w:rPr>
          <w:caps/>
          <w:szCs w:val="32"/>
        </w:rPr>
      </w:pPr>
      <w:r w:rsidRPr="00695129">
        <w:rPr>
          <w:caps/>
          <w:szCs w:val="32"/>
        </w:rPr>
        <w:t>Válasz</w:t>
      </w:r>
      <w:r>
        <w:rPr>
          <w:caps/>
          <w:szCs w:val="32"/>
        </w:rPr>
        <w:t xml:space="preserve"> INTERPELLÁCIÓRA</w:t>
      </w:r>
    </w:p>
    <w:p w:rsidR="00E74215" w:rsidRPr="00695129" w:rsidRDefault="00E74215" w:rsidP="00F22230">
      <w:pPr>
        <w:jc w:val="center"/>
        <w:rPr>
          <w:b/>
          <w:sz w:val="28"/>
          <w:szCs w:val="28"/>
        </w:rPr>
      </w:pPr>
      <w:r w:rsidRPr="00695129">
        <w:rPr>
          <w:b/>
          <w:sz w:val="28"/>
          <w:szCs w:val="28"/>
          <w:lang w:eastAsia="ar-SA"/>
        </w:rPr>
        <w:t xml:space="preserve">a </w:t>
      </w:r>
      <w:r>
        <w:rPr>
          <w:b/>
          <w:sz w:val="28"/>
          <w:szCs w:val="28"/>
          <w:lang w:eastAsia="ar-SA"/>
        </w:rPr>
        <w:t>Nádudvari út – Dózsa György út kereszteződésben a nemesített padkával kap</w:t>
      </w:r>
      <w:r w:rsidRPr="00695129">
        <w:rPr>
          <w:b/>
          <w:sz w:val="28"/>
          <w:szCs w:val="28"/>
        </w:rPr>
        <w:t>csolatos</w:t>
      </w:r>
      <w:r>
        <w:rPr>
          <w:b/>
          <w:sz w:val="28"/>
          <w:szCs w:val="28"/>
        </w:rPr>
        <w:t>an</w:t>
      </w:r>
    </w:p>
    <w:p w:rsidR="00E74215" w:rsidRPr="00622A99" w:rsidRDefault="00E74215" w:rsidP="0063017D"/>
    <w:p w:rsidR="00E74215" w:rsidRPr="00480101" w:rsidRDefault="00E74215" w:rsidP="0063017D">
      <w:pPr>
        <w:rPr>
          <w:b/>
          <w:sz w:val="28"/>
          <w:szCs w:val="28"/>
        </w:rPr>
      </w:pPr>
      <w:r w:rsidRPr="00480101">
        <w:rPr>
          <w:b/>
          <w:sz w:val="28"/>
          <w:szCs w:val="28"/>
        </w:rPr>
        <w:t xml:space="preserve">Tisztelt </w:t>
      </w:r>
      <w:r>
        <w:rPr>
          <w:b/>
          <w:sz w:val="28"/>
          <w:szCs w:val="28"/>
        </w:rPr>
        <w:t xml:space="preserve">Majoros Petronella </w:t>
      </w:r>
      <w:r w:rsidRPr="00480101">
        <w:rPr>
          <w:b/>
          <w:sz w:val="28"/>
          <w:szCs w:val="28"/>
        </w:rPr>
        <w:t xml:space="preserve">képviselő </w:t>
      </w:r>
      <w:r>
        <w:rPr>
          <w:b/>
          <w:sz w:val="28"/>
          <w:szCs w:val="28"/>
        </w:rPr>
        <w:t>asszony</w:t>
      </w:r>
      <w:r w:rsidRPr="00480101">
        <w:rPr>
          <w:b/>
          <w:sz w:val="28"/>
          <w:szCs w:val="28"/>
        </w:rPr>
        <w:t>!</w:t>
      </w:r>
    </w:p>
    <w:p w:rsidR="00E74215" w:rsidRPr="00480101" w:rsidRDefault="00E74215" w:rsidP="0063017D">
      <w:pPr>
        <w:rPr>
          <w:b/>
          <w:sz w:val="28"/>
          <w:szCs w:val="28"/>
        </w:rPr>
      </w:pPr>
      <w:r w:rsidRPr="00480101">
        <w:rPr>
          <w:b/>
          <w:sz w:val="28"/>
          <w:szCs w:val="28"/>
        </w:rPr>
        <w:t>Tisztelt Képviselő-testület!</w:t>
      </w:r>
    </w:p>
    <w:p w:rsidR="00E74215" w:rsidRPr="00480101" w:rsidRDefault="00E74215" w:rsidP="0063017D">
      <w:pPr>
        <w:rPr>
          <w:b/>
          <w:sz w:val="28"/>
          <w:szCs w:val="28"/>
        </w:rPr>
      </w:pPr>
    </w:p>
    <w:p w:rsidR="00E74215" w:rsidRPr="00480101" w:rsidRDefault="00E74215" w:rsidP="00CB57B1">
      <w:pPr>
        <w:jc w:val="both"/>
        <w:rPr>
          <w:sz w:val="28"/>
          <w:szCs w:val="28"/>
        </w:rPr>
      </w:pPr>
      <w:r w:rsidRPr="00480101">
        <w:rPr>
          <w:sz w:val="28"/>
          <w:szCs w:val="28"/>
        </w:rPr>
        <w:t>Majoros Petronella képviselő asszony az elmúlt testületi ülésen az alábbi témában interpellált:</w:t>
      </w:r>
    </w:p>
    <w:p w:rsidR="00E74215" w:rsidRPr="00480101" w:rsidRDefault="00E74215" w:rsidP="00E0289D">
      <w:pPr>
        <w:jc w:val="both"/>
        <w:rPr>
          <w:sz w:val="28"/>
          <w:szCs w:val="28"/>
        </w:rPr>
      </w:pPr>
      <w:r w:rsidRPr="00480101">
        <w:rPr>
          <w:sz w:val="28"/>
          <w:szCs w:val="28"/>
        </w:rPr>
        <w:t>Hajdúszoboszló, Nádudvari út - Dózsa György út kereszteződésében a nem megfelelő kanyarodó ív miatt a padka állandóan kátyús, ezért a közúton közlekedők biztonsága érdekében kérte, hogy a Magyar Közút Nonprofit Zrt. a nemesített padka helyreállításáról intézkedjen.</w:t>
      </w:r>
    </w:p>
    <w:p w:rsidR="00E74215" w:rsidRPr="00480101" w:rsidRDefault="00E74215" w:rsidP="009920AF">
      <w:pPr>
        <w:ind w:left="851" w:right="567"/>
        <w:jc w:val="both"/>
        <w:rPr>
          <w:rFonts w:ascii="Arial" w:hAnsi="Arial" w:cs="Arial"/>
          <w:sz w:val="28"/>
          <w:szCs w:val="28"/>
        </w:rPr>
      </w:pPr>
    </w:p>
    <w:p w:rsidR="00E74215" w:rsidRPr="00480101" w:rsidRDefault="00E74215" w:rsidP="00480101">
      <w:pPr>
        <w:jc w:val="both"/>
        <w:rPr>
          <w:sz w:val="28"/>
          <w:szCs w:val="28"/>
        </w:rPr>
      </w:pPr>
      <w:r w:rsidRPr="00480101">
        <w:rPr>
          <w:sz w:val="28"/>
          <w:szCs w:val="28"/>
        </w:rPr>
        <w:t>A Nádudvari út - Dózsa György út kereszteződésében, a nemesített padkával kapcsolatban tett észrevételét a Magyar Közút Nonprofit Zrt. részére továbbítottuk.</w:t>
      </w:r>
    </w:p>
    <w:p w:rsidR="00E74215" w:rsidRPr="00480101" w:rsidRDefault="00E74215" w:rsidP="00480101">
      <w:pPr>
        <w:jc w:val="both"/>
        <w:rPr>
          <w:sz w:val="28"/>
          <w:szCs w:val="28"/>
        </w:rPr>
      </w:pPr>
      <w:r w:rsidRPr="00480101">
        <w:rPr>
          <w:sz w:val="28"/>
          <w:szCs w:val="28"/>
        </w:rPr>
        <w:t xml:space="preserve"> </w:t>
      </w:r>
    </w:p>
    <w:p w:rsidR="00E74215" w:rsidRPr="00480101" w:rsidRDefault="00E74215" w:rsidP="00480101">
      <w:pPr>
        <w:jc w:val="both"/>
        <w:rPr>
          <w:sz w:val="28"/>
          <w:szCs w:val="28"/>
        </w:rPr>
      </w:pPr>
      <w:r w:rsidRPr="00480101">
        <w:rPr>
          <w:sz w:val="28"/>
          <w:szCs w:val="28"/>
        </w:rPr>
        <w:t xml:space="preserve">Amennyiben a Magyar Közút Nonprofit Zrt. az észrevétel kivizsgálásának eredményéről tájékoztatását megküldi, úgy a soron következő képviselő-testületi ülésre az esetleges konkrét intézkedésekről tájékoztatjuk képviselő </w:t>
      </w:r>
      <w:r>
        <w:rPr>
          <w:sz w:val="28"/>
          <w:szCs w:val="28"/>
        </w:rPr>
        <w:t xml:space="preserve">asszonyt </w:t>
      </w:r>
      <w:r w:rsidRPr="00480101">
        <w:rPr>
          <w:sz w:val="28"/>
          <w:szCs w:val="28"/>
        </w:rPr>
        <w:t>és a képviselő-testületet.</w:t>
      </w:r>
    </w:p>
    <w:p w:rsidR="00E74215" w:rsidRPr="00480101" w:rsidRDefault="00E74215" w:rsidP="00480101">
      <w:pPr>
        <w:jc w:val="both"/>
        <w:rPr>
          <w:sz w:val="28"/>
          <w:szCs w:val="28"/>
        </w:rPr>
      </w:pPr>
    </w:p>
    <w:p w:rsidR="00E74215" w:rsidRPr="00480101" w:rsidRDefault="00E74215" w:rsidP="00480101">
      <w:pPr>
        <w:jc w:val="both"/>
        <w:rPr>
          <w:sz w:val="28"/>
          <w:szCs w:val="28"/>
        </w:rPr>
      </w:pPr>
      <w:r w:rsidRPr="00480101">
        <w:rPr>
          <w:sz w:val="28"/>
          <w:szCs w:val="28"/>
        </w:rPr>
        <w:t xml:space="preserve">Addig is kérjük a képviselő </w:t>
      </w:r>
      <w:r>
        <w:rPr>
          <w:sz w:val="28"/>
          <w:szCs w:val="28"/>
        </w:rPr>
        <w:t xml:space="preserve">asszonyt </w:t>
      </w:r>
      <w:r w:rsidRPr="00480101">
        <w:rPr>
          <w:sz w:val="28"/>
          <w:szCs w:val="28"/>
        </w:rPr>
        <w:t>és a képviselő-testületet az interpellációra adott válaszunkat feltételesen elfogadni szíveskedjen.</w:t>
      </w:r>
    </w:p>
    <w:p w:rsidR="00E74215" w:rsidRPr="00480101" w:rsidRDefault="00E74215" w:rsidP="0063017D">
      <w:pPr>
        <w:pStyle w:val="BodyText"/>
        <w:rPr>
          <w:rFonts w:ascii="Times New Roman" w:hAnsi="Times New Roman"/>
          <w:sz w:val="28"/>
          <w:szCs w:val="28"/>
        </w:rPr>
      </w:pPr>
    </w:p>
    <w:p w:rsidR="00E74215" w:rsidRPr="00480101" w:rsidRDefault="00E74215" w:rsidP="0063017D">
      <w:pPr>
        <w:pStyle w:val="BodyText"/>
        <w:rPr>
          <w:rFonts w:ascii="Times New Roman" w:hAnsi="Times New Roman"/>
          <w:sz w:val="28"/>
          <w:szCs w:val="28"/>
        </w:rPr>
      </w:pPr>
      <w:r w:rsidRPr="00480101">
        <w:rPr>
          <w:rFonts w:ascii="Times New Roman" w:hAnsi="Times New Roman"/>
          <w:sz w:val="28"/>
          <w:szCs w:val="28"/>
        </w:rPr>
        <w:t>Hajdúszoboszló, 2013. április 26.</w:t>
      </w:r>
    </w:p>
    <w:p w:rsidR="00E74215" w:rsidRPr="00480101" w:rsidRDefault="00E74215" w:rsidP="0063017D">
      <w:pPr>
        <w:pStyle w:val="BodyText"/>
        <w:rPr>
          <w:rFonts w:ascii="Times New Roman" w:hAnsi="Times New Roman"/>
          <w:sz w:val="28"/>
          <w:szCs w:val="28"/>
        </w:rPr>
      </w:pPr>
    </w:p>
    <w:p w:rsidR="00E74215" w:rsidRPr="00480101" w:rsidRDefault="00E74215" w:rsidP="0063017D">
      <w:pPr>
        <w:pStyle w:val="BodyText"/>
        <w:rPr>
          <w:rFonts w:ascii="Times New Roman" w:hAnsi="Times New Roman"/>
          <w:sz w:val="28"/>
          <w:szCs w:val="28"/>
        </w:rPr>
      </w:pPr>
    </w:p>
    <w:p w:rsidR="00E74215" w:rsidRPr="00480101" w:rsidRDefault="00E74215" w:rsidP="00622A99">
      <w:pPr>
        <w:pStyle w:val="BodyText"/>
        <w:tabs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480101">
        <w:rPr>
          <w:rFonts w:ascii="Times New Roman" w:hAnsi="Times New Roman"/>
          <w:b/>
          <w:sz w:val="28"/>
          <w:szCs w:val="28"/>
        </w:rPr>
        <w:tab/>
        <w:t>Szilágyiné Pál Gyöngyi</w:t>
      </w:r>
    </w:p>
    <w:p w:rsidR="00E74215" w:rsidRPr="00480101" w:rsidRDefault="00E74215" w:rsidP="00622A99">
      <w:pPr>
        <w:pStyle w:val="BodyText"/>
        <w:tabs>
          <w:tab w:val="center" w:pos="6840"/>
        </w:tabs>
        <w:rPr>
          <w:rFonts w:ascii="Times New Roman" w:hAnsi="Times New Roman"/>
          <w:sz w:val="28"/>
          <w:szCs w:val="28"/>
        </w:rPr>
      </w:pPr>
      <w:r w:rsidRPr="00480101">
        <w:rPr>
          <w:sz w:val="28"/>
          <w:szCs w:val="28"/>
        </w:rPr>
        <w:tab/>
      </w:r>
      <w:r w:rsidRPr="00480101">
        <w:rPr>
          <w:rFonts w:ascii="Times New Roman" w:hAnsi="Times New Roman"/>
          <w:sz w:val="28"/>
          <w:szCs w:val="28"/>
        </w:rPr>
        <w:t>főmérnök</w:t>
      </w:r>
    </w:p>
    <w:sectPr w:rsidR="00E74215" w:rsidRPr="00480101" w:rsidSect="005F2924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215" w:rsidRDefault="00E74215">
      <w:r>
        <w:separator/>
      </w:r>
    </w:p>
  </w:endnote>
  <w:endnote w:type="continuationSeparator" w:id="1">
    <w:p w:rsidR="00E74215" w:rsidRDefault="00E74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215" w:rsidRDefault="00E74215">
      <w:r>
        <w:separator/>
      </w:r>
    </w:p>
  </w:footnote>
  <w:footnote w:type="continuationSeparator" w:id="1">
    <w:p w:rsidR="00E74215" w:rsidRDefault="00E742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215" w:rsidRDefault="00E74215" w:rsidP="004E781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4215" w:rsidRDefault="00E7421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215" w:rsidRDefault="00E74215" w:rsidP="004E781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74215" w:rsidRDefault="00E7421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61BD7"/>
    <w:multiLevelType w:val="hybridMultilevel"/>
    <w:tmpl w:val="1E286CD8"/>
    <w:lvl w:ilvl="0" w:tplc="2D0C95AC">
      <w:start w:val="1"/>
      <w:numFmt w:val="decimal"/>
      <w:lvlText w:val="%1.)"/>
      <w:lvlJc w:val="left"/>
      <w:pPr>
        <w:ind w:left="360" w:hanging="360"/>
      </w:pPr>
      <w:rPr>
        <w:rFonts w:cs="Times New Roman" w:hint="default"/>
        <w:b/>
        <w:sz w:val="28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C64CE1"/>
    <w:multiLevelType w:val="singleLevel"/>
    <w:tmpl w:val="97484246"/>
    <w:lvl w:ilvl="0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>
    <w:nsid w:val="1F082B4D"/>
    <w:multiLevelType w:val="singleLevel"/>
    <w:tmpl w:val="97484246"/>
    <w:lvl w:ilvl="0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>
    <w:nsid w:val="6EC97484"/>
    <w:multiLevelType w:val="singleLevel"/>
    <w:tmpl w:val="90B8633A"/>
    <w:lvl w:ilvl="0">
      <w:start w:val="2"/>
      <w:numFmt w:val="decimal"/>
      <w:lvlText w:val="(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4">
    <w:nsid w:val="718A7A12"/>
    <w:multiLevelType w:val="hybridMultilevel"/>
    <w:tmpl w:val="131C8648"/>
    <w:lvl w:ilvl="0" w:tplc="02F4A524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EF4250"/>
    <w:multiLevelType w:val="hybridMultilevel"/>
    <w:tmpl w:val="5492C00C"/>
    <w:lvl w:ilvl="0" w:tplc="1EDEB45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8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017D"/>
    <w:rsid w:val="00011D9B"/>
    <w:rsid w:val="00011FE4"/>
    <w:rsid w:val="00015A99"/>
    <w:rsid w:val="00074B4D"/>
    <w:rsid w:val="000B633E"/>
    <w:rsid w:val="000E1343"/>
    <w:rsid w:val="000F2A49"/>
    <w:rsid w:val="00113F13"/>
    <w:rsid w:val="001337A2"/>
    <w:rsid w:val="00152A91"/>
    <w:rsid w:val="00153EC9"/>
    <w:rsid w:val="001825EA"/>
    <w:rsid w:val="00190594"/>
    <w:rsid w:val="001922FB"/>
    <w:rsid w:val="001934C7"/>
    <w:rsid w:val="001A182E"/>
    <w:rsid w:val="001B1132"/>
    <w:rsid w:val="001C0C03"/>
    <w:rsid w:val="001C2606"/>
    <w:rsid w:val="001F67C5"/>
    <w:rsid w:val="00204244"/>
    <w:rsid w:val="0022126B"/>
    <w:rsid w:val="00240E85"/>
    <w:rsid w:val="0024316D"/>
    <w:rsid w:val="0024488D"/>
    <w:rsid w:val="00260CD3"/>
    <w:rsid w:val="002647E0"/>
    <w:rsid w:val="002741F3"/>
    <w:rsid w:val="00276CF8"/>
    <w:rsid w:val="00296542"/>
    <w:rsid w:val="002B721B"/>
    <w:rsid w:val="002C3FDB"/>
    <w:rsid w:val="002C6939"/>
    <w:rsid w:val="002F75E8"/>
    <w:rsid w:val="00316CAB"/>
    <w:rsid w:val="00331459"/>
    <w:rsid w:val="00341198"/>
    <w:rsid w:val="00355330"/>
    <w:rsid w:val="00372F1F"/>
    <w:rsid w:val="0039538B"/>
    <w:rsid w:val="003A3190"/>
    <w:rsid w:val="003D5063"/>
    <w:rsid w:val="003F31CB"/>
    <w:rsid w:val="004178A5"/>
    <w:rsid w:val="00426B78"/>
    <w:rsid w:val="004333AB"/>
    <w:rsid w:val="00480101"/>
    <w:rsid w:val="0049722E"/>
    <w:rsid w:val="004A28DB"/>
    <w:rsid w:val="004B35FB"/>
    <w:rsid w:val="004C6C22"/>
    <w:rsid w:val="004E0B94"/>
    <w:rsid w:val="004E22F9"/>
    <w:rsid w:val="004E7816"/>
    <w:rsid w:val="004F1EC2"/>
    <w:rsid w:val="005078CF"/>
    <w:rsid w:val="005128D8"/>
    <w:rsid w:val="005229EF"/>
    <w:rsid w:val="0053111F"/>
    <w:rsid w:val="00572626"/>
    <w:rsid w:val="00581545"/>
    <w:rsid w:val="00582DA7"/>
    <w:rsid w:val="00593465"/>
    <w:rsid w:val="005A1431"/>
    <w:rsid w:val="005A5CF4"/>
    <w:rsid w:val="005D226D"/>
    <w:rsid w:val="005E46A8"/>
    <w:rsid w:val="005E7895"/>
    <w:rsid w:val="005F2924"/>
    <w:rsid w:val="006065D7"/>
    <w:rsid w:val="00622A99"/>
    <w:rsid w:val="00626878"/>
    <w:rsid w:val="0063017D"/>
    <w:rsid w:val="00634A66"/>
    <w:rsid w:val="00640344"/>
    <w:rsid w:val="006425B6"/>
    <w:rsid w:val="00655A61"/>
    <w:rsid w:val="0067547A"/>
    <w:rsid w:val="00695129"/>
    <w:rsid w:val="006A22DF"/>
    <w:rsid w:val="006B7183"/>
    <w:rsid w:val="006C5AD3"/>
    <w:rsid w:val="006E2D05"/>
    <w:rsid w:val="00712D3C"/>
    <w:rsid w:val="007172AC"/>
    <w:rsid w:val="0074514B"/>
    <w:rsid w:val="00745C42"/>
    <w:rsid w:val="00777645"/>
    <w:rsid w:val="00787772"/>
    <w:rsid w:val="007A38B6"/>
    <w:rsid w:val="007B0F62"/>
    <w:rsid w:val="007C4807"/>
    <w:rsid w:val="007C4EF1"/>
    <w:rsid w:val="007D7544"/>
    <w:rsid w:val="007E197C"/>
    <w:rsid w:val="008040AF"/>
    <w:rsid w:val="0081261A"/>
    <w:rsid w:val="00851F27"/>
    <w:rsid w:val="008A32B2"/>
    <w:rsid w:val="008B193A"/>
    <w:rsid w:val="008B6C1B"/>
    <w:rsid w:val="008C0F61"/>
    <w:rsid w:val="008D19EE"/>
    <w:rsid w:val="009206EC"/>
    <w:rsid w:val="00931BEB"/>
    <w:rsid w:val="009321EC"/>
    <w:rsid w:val="009340B9"/>
    <w:rsid w:val="00937785"/>
    <w:rsid w:val="009513A0"/>
    <w:rsid w:val="009920AF"/>
    <w:rsid w:val="009B3D6B"/>
    <w:rsid w:val="00A128CF"/>
    <w:rsid w:val="00A15BA6"/>
    <w:rsid w:val="00A63D34"/>
    <w:rsid w:val="00A808F5"/>
    <w:rsid w:val="00A929FA"/>
    <w:rsid w:val="00AD0803"/>
    <w:rsid w:val="00B1046C"/>
    <w:rsid w:val="00B352FE"/>
    <w:rsid w:val="00B5195D"/>
    <w:rsid w:val="00B62465"/>
    <w:rsid w:val="00B65975"/>
    <w:rsid w:val="00B85B27"/>
    <w:rsid w:val="00B86CD8"/>
    <w:rsid w:val="00B87954"/>
    <w:rsid w:val="00B973E5"/>
    <w:rsid w:val="00BC0CAF"/>
    <w:rsid w:val="00BD2F18"/>
    <w:rsid w:val="00BE3B59"/>
    <w:rsid w:val="00BF08E8"/>
    <w:rsid w:val="00C218D2"/>
    <w:rsid w:val="00C23A9C"/>
    <w:rsid w:val="00C34D3B"/>
    <w:rsid w:val="00C415BB"/>
    <w:rsid w:val="00C67584"/>
    <w:rsid w:val="00C76DCD"/>
    <w:rsid w:val="00C85962"/>
    <w:rsid w:val="00C97A54"/>
    <w:rsid w:val="00CB57B1"/>
    <w:rsid w:val="00CE5B99"/>
    <w:rsid w:val="00CF32FF"/>
    <w:rsid w:val="00D67289"/>
    <w:rsid w:val="00D87E39"/>
    <w:rsid w:val="00D90B52"/>
    <w:rsid w:val="00D9416C"/>
    <w:rsid w:val="00DC3D29"/>
    <w:rsid w:val="00DC6736"/>
    <w:rsid w:val="00DE060C"/>
    <w:rsid w:val="00E0289D"/>
    <w:rsid w:val="00E11F47"/>
    <w:rsid w:val="00E21D85"/>
    <w:rsid w:val="00E2203E"/>
    <w:rsid w:val="00E3667A"/>
    <w:rsid w:val="00E37C31"/>
    <w:rsid w:val="00E446E7"/>
    <w:rsid w:val="00E477CC"/>
    <w:rsid w:val="00E74215"/>
    <w:rsid w:val="00E90537"/>
    <w:rsid w:val="00E91BEF"/>
    <w:rsid w:val="00E93450"/>
    <w:rsid w:val="00E93E04"/>
    <w:rsid w:val="00E971F7"/>
    <w:rsid w:val="00E97B2C"/>
    <w:rsid w:val="00EA008E"/>
    <w:rsid w:val="00EE15AD"/>
    <w:rsid w:val="00EE64CA"/>
    <w:rsid w:val="00EF36FB"/>
    <w:rsid w:val="00F20FD3"/>
    <w:rsid w:val="00F22230"/>
    <w:rsid w:val="00F22290"/>
    <w:rsid w:val="00F27D7D"/>
    <w:rsid w:val="00F35F0F"/>
    <w:rsid w:val="00F8270D"/>
    <w:rsid w:val="00F86DF1"/>
    <w:rsid w:val="00F90C93"/>
    <w:rsid w:val="00FA0C19"/>
    <w:rsid w:val="00FA56EC"/>
    <w:rsid w:val="00FE1980"/>
    <w:rsid w:val="00FE44E6"/>
    <w:rsid w:val="00FF432E"/>
    <w:rsid w:val="00FF7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17D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3017D"/>
    <w:pPr>
      <w:keepNext/>
      <w:outlineLvl w:val="1"/>
    </w:pPr>
    <w:rPr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85C9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63017D"/>
    <w:rPr>
      <w:rFonts w:ascii="Arial" w:hAnsi="Arial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85C99"/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63017D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85C9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5F292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5C99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5F2924"/>
    <w:rPr>
      <w:rFonts w:cs="Times New Roman"/>
    </w:rPr>
  </w:style>
  <w:style w:type="table" w:styleId="TableGrid">
    <w:name w:val="Table Grid"/>
    <w:basedOn w:val="TableNormal"/>
    <w:uiPriority w:val="99"/>
    <w:rsid w:val="00E3667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rsid w:val="00622A99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1">
    <w:name w:val="Char1"/>
    <w:basedOn w:val="Normal"/>
    <w:uiPriority w:val="99"/>
    <w:rsid w:val="00DE060C"/>
    <w:pPr>
      <w:spacing w:after="160" w:line="240" w:lineRule="exact"/>
    </w:pPr>
    <w:rPr>
      <w:rFonts w:ascii="Tahoma" w:hAnsi="Tahoma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1337A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5C99"/>
    <w:rPr>
      <w:sz w:val="20"/>
      <w:szCs w:val="20"/>
    </w:rPr>
  </w:style>
  <w:style w:type="character" w:styleId="Strong">
    <w:name w:val="Strong"/>
    <w:basedOn w:val="DefaultParagraphFont"/>
    <w:uiPriority w:val="99"/>
    <w:qFormat/>
    <w:rsid w:val="004C6C2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613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201</Words>
  <Characters>1390</Characters>
  <Application>Microsoft Office Outlook</Application>
  <DocSecurity>0</DocSecurity>
  <Lines>0</Lines>
  <Paragraphs>0</Paragraphs>
  <ScaleCrop>false</ScaleCrop>
  <Company>Polgármesteri Hivatal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SzilagyinePalGyongyi</dc:creator>
  <cp:keywords/>
  <dc:description/>
  <cp:lastModifiedBy>korpos.szabolcs</cp:lastModifiedBy>
  <cp:revision>3</cp:revision>
  <cp:lastPrinted>2007-05-09T08:29:00Z</cp:lastPrinted>
  <dcterms:created xsi:type="dcterms:W3CDTF">2013-04-26T07:33:00Z</dcterms:created>
  <dcterms:modified xsi:type="dcterms:W3CDTF">2013-05-02T11:53:00Z</dcterms:modified>
</cp:coreProperties>
</file>